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7FC8E" w14:textId="77777777" w:rsidR="004223EA" w:rsidRDefault="004223EA" w:rsidP="004223EA">
      <w:pPr>
        <w:pStyle w:val="NoSpacing"/>
        <w:rPr>
          <w:rFonts w:cs="Times New Roman"/>
          <w:szCs w:val="24"/>
        </w:rPr>
      </w:pPr>
      <w:r>
        <w:rPr>
          <w:u w:val="single"/>
        </w:rPr>
        <w:t>Robert GODEGAMEN</w:t>
      </w:r>
      <w:r>
        <w:t xml:space="preserve">       </w:t>
      </w:r>
      <w:r>
        <w:rPr>
          <w:rFonts w:cs="Times New Roman"/>
          <w:szCs w:val="24"/>
        </w:rPr>
        <w:t>(fl.1415)</w:t>
      </w:r>
    </w:p>
    <w:p w14:paraId="2C50A8C8" w14:textId="77777777" w:rsidR="004223EA" w:rsidRDefault="004223EA" w:rsidP="004223EA">
      <w:pPr>
        <w:pStyle w:val="NoSpacing"/>
        <w:rPr>
          <w:rFonts w:cs="Times New Roman"/>
          <w:szCs w:val="24"/>
        </w:rPr>
      </w:pPr>
    </w:p>
    <w:p w14:paraId="2D67C84A" w14:textId="77777777" w:rsidR="004223EA" w:rsidRDefault="004223EA" w:rsidP="004223EA">
      <w:pPr>
        <w:pStyle w:val="NoSpacing"/>
        <w:rPr>
          <w:rFonts w:cs="Times New Roman"/>
          <w:szCs w:val="24"/>
        </w:rPr>
      </w:pPr>
    </w:p>
    <w:p w14:paraId="017B8B3D" w14:textId="77777777" w:rsidR="004223EA" w:rsidRPr="00266FF9" w:rsidRDefault="004223EA" w:rsidP="004223EA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Huntingdonshire</w:t>
      </w:r>
    </w:p>
    <w:p w14:paraId="7B995A27" w14:textId="77777777" w:rsidR="004223EA" w:rsidRDefault="004223EA" w:rsidP="004223EA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452496CF" w14:textId="77777777" w:rsidR="004223EA" w:rsidRPr="00266FF9" w:rsidRDefault="004223EA" w:rsidP="004223EA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27BA6655" w14:textId="77777777" w:rsidR="004223EA" w:rsidRDefault="004223EA" w:rsidP="004223EA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34F48A45" w14:textId="77777777" w:rsidR="004223EA" w:rsidRDefault="004223EA" w:rsidP="004223EA">
      <w:pPr>
        <w:pStyle w:val="NoSpacing"/>
      </w:pPr>
    </w:p>
    <w:p w14:paraId="2469462B" w14:textId="77777777" w:rsidR="004223EA" w:rsidRDefault="004223EA" w:rsidP="004223EA">
      <w:pPr>
        <w:pStyle w:val="NoSpacing"/>
      </w:pPr>
    </w:p>
    <w:p w14:paraId="75B5B5EF" w14:textId="77777777" w:rsidR="004223EA" w:rsidRDefault="004223EA" w:rsidP="004223EA">
      <w:pPr>
        <w:pStyle w:val="NoSpacing"/>
      </w:pPr>
      <w:r>
        <w:t>5 May 2025</w:t>
      </w:r>
    </w:p>
    <w:p w14:paraId="2B642B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5398" w14:textId="77777777" w:rsidR="004223EA" w:rsidRDefault="004223EA" w:rsidP="009139A6">
      <w:r>
        <w:separator/>
      </w:r>
    </w:p>
  </w:endnote>
  <w:endnote w:type="continuationSeparator" w:id="0">
    <w:p w14:paraId="0E3D9AE5" w14:textId="77777777" w:rsidR="004223EA" w:rsidRDefault="004223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4D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FE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95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B405" w14:textId="77777777" w:rsidR="004223EA" w:rsidRDefault="004223EA" w:rsidP="009139A6">
      <w:r>
        <w:separator/>
      </w:r>
    </w:p>
  </w:footnote>
  <w:footnote w:type="continuationSeparator" w:id="0">
    <w:p w14:paraId="00E7E6BB" w14:textId="77777777" w:rsidR="004223EA" w:rsidRDefault="004223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02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99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DD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3EA"/>
    <w:rsid w:val="000666E0"/>
    <w:rsid w:val="000A2E7A"/>
    <w:rsid w:val="001307AC"/>
    <w:rsid w:val="00190DFA"/>
    <w:rsid w:val="002510B7"/>
    <w:rsid w:val="00270799"/>
    <w:rsid w:val="002737D5"/>
    <w:rsid w:val="00357E4A"/>
    <w:rsid w:val="004223EA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59916"/>
  <w15:chartTrackingRefBased/>
  <w15:docId w15:val="{7F6B97B8-B79B-42FE-9529-BE92C664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2025-05-05T11:04:00Z</dcterms:created>
  <dcterms:modified xsi:type="dcterms:W3CDTF">2025-05-05T11:04:00Z</dcterms:modified>
</cp:coreProperties>
</file>